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FF746" w14:textId="77777777" w:rsidR="00131963" w:rsidRDefault="00131963" w:rsidP="00131963">
      <w:pPr>
        <w:pStyle w:val="NoSpacing"/>
      </w:pPr>
      <w:r>
        <w:rPr>
          <w:u w:val="single"/>
        </w:rPr>
        <w:t>William MARMYON</w:t>
      </w:r>
      <w:r>
        <w:t xml:space="preserve">      (fl.1456)</w:t>
      </w:r>
    </w:p>
    <w:p w14:paraId="6F4E12A4" w14:textId="77777777" w:rsidR="00131963" w:rsidRDefault="00131963" w:rsidP="00131963">
      <w:pPr>
        <w:pStyle w:val="NoSpacing"/>
      </w:pPr>
    </w:p>
    <w:p w14:paraId="212E1218" w14:textId="77777777" w:rsidR="00131963" w:rsidRDefault="00131963" w:rsidP="00131963">
      <w:pPr>
        <w:pStyle w:val="NoSpacing"/>
      </w:pPr>
    </w:p>
    <w:p w14:paraId="7F78E793" w14:textId="77777777" w:rsidR="00C0112B" w:rsidRDefault="00C0112B" w:rsidP="00C0112B">
      <w:pPr>
        <w:pStyle w:val="NoSpacing"/>
      </w:pPr>
      <w:r>
        <w:t>13 Oct.1454</w:t>
      </w:r>
      <w:r>
        <w:tab/>
        <w:t>Settlement of the action taken by him and others against John Joy(q.v.)</w:t>
      </w:r>
    </w:p>
    <w:p w14:paraId="5C58EFD5" w14:textId="77777777" w:rsidR="00C0112B" w:rsidRDefault="00C0112B" w:rsidP="00C0112B">
      <w:pPr>
        <w:pStyle w:val="NoSpacing"/>
      </w:pPr>
      <w:r>
        <w:tab/>
      </w:r>
      <w:r>
        <w:tab/>
        <w:t>and his wife, Joan(q.v.), deforciants of a messuage and 30 acres of land</w:t>
      </w:r>
    </w:p>
    <w:p w14:paraId="5AF59AEA" w14:textId="77777777" w:rsidR="00C0112B" w:rsidRDefault="00C0112B" w:rsidP="00C0112B">
      <w:pPr>
        <w:pStyle w:val="NoSpacing"/>
      </w:pPr>
      <w:r>
        <w:tab/>
      </w:r>
      <w:r>
        <w:tab/>
        <w:t>in Ipsden, Oxfordshire.</w:t>
      </w:r>
    </w:p>
    <w:p w14:paraId="1B44E95D" w14:textId="77777777" w:rsidR="00C0112B" w:rsidRDefault="00C0112B" w:rsidP="00C0112B">
      <w:pPr>
        <w:pStyle w:val="NoSpacing"/>
      </w:pPr>
      <w:r>
        <w:tab/>
      </w:r>
      <w:r>
        <w:tab/>
      </w:r>
      <w:r w:rsidRPr="00221E5A">
        <w:rPr>
          <w:sz w:val="22"/>
          <w:szCs w:val="22"/>
        </w:rPr>
        <w:t>(</w:t>
      </w:r>
      <w:hyperlink r:id="rId6" w:history="1">
        <w:r w:rsidRPr="00221E5A">
          <w:rPr>
            <w:rStyle w:val="Hyperlink"/>
            <w:sz w:val="22"/>
            <w:szCs w:val="22"/>
          </w:rPr>
          <w:t>http://www.medievalgenealogy.org.uk/fines/abstracts/CP_25_1_191_28.shtml</w:t>
        </w:r>
      </w:hyperlink>
      <w:r w:rsidRPr="00221E5A">
        <w:rPr>
          <w:sz w:val="22"/>
          <w:szCs w:val="22"/>
        </w:rPr>
        <w:t>)</w:t>
      </w:r>
    </w:p>
    <w:p w14:paraId="3DB94CE8" w14:textId="77777777" w:rsidR="00131963" w:rsidRDefault="00131963" w:rsidP="00131963">
      <w:pPr>
        <w:pStyle w:val="NoSpacing"/>
      </w:pPr>
      <w:r>
        <w:t xml:space="preserve">  1 Jul.</w:t>
      </w:r>
      <w:r>
        <w:tab/>
        <w:t>1456</w:t>
      </w:r>
      <w:r>
        <w:tab/>
        <w:t xml:space="preserve">Settlement of the action taken by him and others against Robert </w:t>
      </w:r>
    </w:p>
    <w:p w14:paraId="08C83BFF" w14:textId="77777777" w:rsidR="00131963" w:rsidRDefault="00131963" w:rsidP="00131963">
      <w:pPr>
        <w:pStyle w:val="NoSpacing"/>
      </w:pPr>
      <w:r>
        <w:tab/>
      </w:r>
      <w:r>
        <w:tab/>
        <w:t xml:space="preserve">Berwell(q.v.) and his wife, Amice(q.v.), deforciants of a third part of </w:t>
      </w:r>
    </w:p>
    <w:p w14:paraId="04B265B4" w14:textId="77777777" w:rsidR="00131963" w:rsidRDefault="00131963" w:rsidP="00131963">
      <w:pPr>
        <w:pStyle w:val="NoSpacing"/>
      </w:pPr>
      <w:r>
        <w:tab/>
      </w:r>
      <w:r>
        <w:tab/>
        <w:t>Parkes’ Manor, Brightwell Baldwin, Oxfordshire.</w:t>
      </w:r>
    </w:p>
    <w:p w14:paraId="4AF4697B" w14:textId="77777777" w:rsidR="00131963" w:rsidRDefault="00131963" w:rsidP="00131963">
      <w:pPr>
        <w:pStyle w:val="NoSpacing"/>
        <w:rPr>
          <w:sz w:val="22"/>
          <w:szCs w:val="22"/>
        </w:rPr>
      </w:pPr>
      <w:r>
        <w:tab/>
      </w:r>
      <w:r>
        <w:tab/>
      </w:r>
      <w:r w:rsidRPr="00131963">
        <w:rPr>
          <w:sz w:val="22"/>
          <w:szCs w:val="22"/>
        </w:rPr>
        <w:t>(</w:t>
      </w:r>
      <w:hyperlink r:id="rId7" w:history="1">
        <w:r w:rsidRPr="00131963">
          <w:rPr>
            <w:rStyle w:val="Hyperlink"/>
            <w:sz w:val="22"/>
            <w:szCs w:val="22"/>
          </w:rPr>
          <w:t>http://www.medievalgenealogy.org.uk/fines/abstracts/CP_25_1_191_28.shtml</w:t>
        </w:r>
      </w:hyperlink>
      <w:r w:rsidRPr="00131963">
        <w:rPr>
          <w:sz w:val="22"/>
          <w:szCs w:val="22"/>
        </w:rPr>
        <w:t>)</w:t>
      </w:r>
    </w:p>
    <w:p w14:paraId="15C754F5" w14:textId="77777777" w:rsidR="001A2D32" w:rsidRDefault="001A2D32" w:rsidP="001A2D32">
      <w:pPr>
        <w:pStyle w:val="NoSpacing"/>
      </w:pPr>
      <w:r>
        <w:t>21 Dec.1459</w:t>
      </w:r>
      <w:r>
        <w:tab/>
        <w:t>He was on a commission of array for Oxfordshire.</w:t>
      </w:r>
    </w:p>
    <w:p w14:paraId="1B1304F6" w14:textId="77777777" w:rsidR="001A2D32" w:rsidRDefault="001A2D32" w:rsidP="001A2D32">
      <w:pPr>
        <w:pStyle w:val="NoSpacing"/>
      </w:pPr>
      <w:r>
        <w:tab/>
      </w:r>
      <w:r>
        <w:tab/>
        <w:t>(C.P.R. 1452-61 p.557)</w:t>
      </w:r>
    </w:p>
    <w:p w14:paraId="43B20F8F" w14:textId="77777777" w:rsidR="001A2D32" w:rsidRDefault="001A2D32" w:rsidP="001A2D32">
      <w:pPr>
        <w:pStyle w:val="NoSpacing"/>
      </w:pPr>
    </w:p>
    <w:p w14:paraId="7B77105D" w14:textId="5FA42026" w:rsidR="00E47068" w:rsidRDefault="00E47068" w:rsidP="00131963">
      <w:pPr>
        <w:pStyle w:val="NoSpacing"/>
      </w:pPr>
    </w:p>
    <w:p w14:paraId="21BBA923" w14:textId="77777777" w:rsidR="00C0112B" w:rsidRDefault="00C0112B" w:rsidP="00131963">
      <w:pPr>
        <w:pStyle w:val="NoSpacing"/>
      </w:pPr>
      <w:r>
        <w:t>2 December 2014</w:t>
      </w:r>
    </w:p>
    <w:p w14:paraId="595C786F" w14:textId="1007C31C" w:rsidR="001A2D32" w:rsidRPr="00C009D8" w:rsidRDefault="001A2D32" w:rsidP="00131963">
      <w:pPr>
        <w:pStyle w:val="NoSpacing"/>
      </w:pPr>
      <w:r>
        <w:t>3 April 2024</w:t>
      </w:r>
    </w:p>
    <w:sectPr w:rsidR="001A2D32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AEEA8" w14:textId="77777777" w:rsidR="00131963" w:rsidRDefault="00131963" w:rsidP="00920DE3">
      <w:pPr>
        <w:spacing w:after="0" w:line="240" w:lineRule="auto"/>
      </w:pPr>
      <w:r>
        <w:separator/>
      </w:r>
    </w:p>
  </w:endnote>
  <w:endnote w:type="continuationSeparator" w:id="0">
    <w:p w14:paraId="00884BCB" w14:textId="77777777" w:rsidR="00131963" w:rsidRDefault="0013196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A529D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513F9" w14:textId="77777777" w:rsidR="00C009D8" w:rsidRPr="00C009D8" w:rsidRDefault="00C009D8">
    <w:pPr>
      <w:pStyle w:val="Footer"/>
    </w:pPr>
    <w:r>
      <w:t>Copyright I.S.Rogers 9 August 2013</w:t>
    </w:r>
  </w:p>
  <w:p w14:paraId="20FC3052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04C83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0AA9C" w14:textId="77777777" w:rsidR="00131963" w:rsidRDefault="00131963" w:rsidP="00920DE3">
      <w:pPr>
        <w:spacing w:after="0" w:line="240" w:lineRule="auto"/>
      </w:pPr>
      <w:r>
        <w:separator/>
      </w:r>
    </w:p>
  </w:footnote>
  <w:footnote w:type="continuationSeparator" w:id="0">
    <w:p w14:paraId="0BF2E01D" w14:textId="77777777" w:rsidR="00131963" w:rsidRDefault="0013196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D5F17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249E3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67C49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1963"/>
    <w:rsid w:val="00120749"/>
    <w:rsid w:val="00131963"/>
    <w:rsid w:val="001A2D32"/>
    <w:rsid w:val="00624CAE"/>
    <w:rsid w:val="00920DE3"/>
    <w:rsid w:val="00C009D8"/>
    <w:rsid w:val="00C0112B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D16585"/>
  <w15:docId w15:val="{5DE0F71D-7EE3-4B96-856E-93D8C8639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319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1_28.shtml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2014-03-21T21:52:00Z</dcterms:created>
  <dcterms:modified xsi:type="dcterms:W3CDTF">2024-04-03T21:04:00Z</dcterms:modified>
</cp:coreProperties>
</file>